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77F0" w14:textId="702E90A7" w:rsidR="003D79BE" w:rsidRPr="0000743A" w:rsidRDefault="003D79BE" w:rsidP="00781A92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30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0743A">
        <w:rPr>
          <w:b/>
          <w:noProof/>
          <w:sz w:val="24"/>
        </w:rPr>
        <w:t>R3-25</w:t>
      </w:r>
      <w:r w:rsidR="00B701EC">
        <w:rPr>
          <w:b/>
          <w:noProof/>
          <w:sz w:val="24"/>
        </w:rPr>
        <w:t>8219</w:t>
      </w:r>
    </w:p>
    <w:p w14:paraId="01E024C2" w14:textId="77777777" w:rsidR="003D79BE" w:rsidRDefault="003D79BE" w:rsidP="003D7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00743A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Pr="0000743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21st</w:t>
      </w:r>
      <w:r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00743A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3A254D91" w:rsidR="001E41F3" w:rsidRPr="00410371" w:rsidRDefault="000B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1644</w:t>
            </w:r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6174CDF8" w:rsidR="001E41F3" w:rsidRPr="00410371" w:rsidRDefault="00295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520AB855" w:rsidR="001E41F3" w:rsidRPr="00410371" w:rsidRDefault="008E41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34509BDC" w:rsidR="001E41F3" w:rsidRDefault="003A590C">
            <w:pPr>
              <w:pStyle w:val="CRCoverPage"/>
              <w:spacing w:after="0"/>
              <w:ind w:left="100"/>
              <w:rPr>
                <w:noProof/>
              </w:rPr>
            </w:pPr>
            <w:r w:rsidRPr="003A590C">
              <w:t xml:space="preserve">ZTE Corporation, </w:t>
            </w:r>
            <w:proofErr w:type="spellStart"/>
            <w:r w:rsidRPr="003A590C">
              <w:t>Jio</w:t>
            </w:r>
            <w:proofErr w:type="spellEnd"/>
            <w:r w:rsidRPr="003A590C">
              <w:t xml:space="preserve"> Platforms, </w:t>
            </w:r>
            <w:proofErr w:type="spellStart"/>
            <w:r w:rsidRPr="003A590C">
              <w:t>CMCC</w:t>
            </w:r>
            <w:proofErr w:type="spellEnd"/>
            <w:r w:rsidRPr="003A590C">
              <w:t>, China Unicom, China Telecom</w:t>
            </w:r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61940BC6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5FB3ED9B" w:rsidR="001E41F3" w:rsidRPr="006752FC" w:rsidRDefault="00132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34B23D4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3D2FE1">
              <w:t>9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2" w:name="OLE_LINK1"/>
            <w:bookmarkStart w:id="3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2"/>
            <w:bookmarkEnd w:id="3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12EC5" w14:textId="77777777" w:rsidR="005F4EF8" w:rsidRDefault="005F4EF8">
      <w:r>
        <w:separator/>
      </w:r>
    </w:p>
  </w:endnote>
  <w:endnote w:type="continuationSeparator" w:id="0">
    <w:p w14:paraId="6C5562B0" w14:textId="77777777" w:rsidR="005F4EF8" w:rsidRDefault="005F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32945" w14:textId="77777777" w:rsidR="005F4EF8" w:rsidRDefault="005F4EF8">
      <w:r>
        <w:separator/>
      </w:r>
    </w:p>
  </w:footnote>
  <w:footnote w:type="continuationSeparator" w:id="0">
    <w:p w14:paraId="1C3687C5" w14:textId="77777777" w:rsidR="005F4EF8" w:rsidRDefault="005F4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22E4A"/>
    <w:rsid w:val="00036ECB"/>
    <w:rsid w:val="0005725E"/>
    <w:rsid w:val="000A0AA0"/>
    <w:rsid w:val="000A437E"/>
    <w:rsid w:val="000A6394"/>
    <w:rsid w:val="000B6A08"/>
    <w:rsid w:val="000B7FED"/>
    <w:rsid w:val="000C038A"/>
    <w:rsid w:val="000C6598"/>
    <w:rsid w:val="000D44B3"/>
    <w:rsid w:val="0013263D"/>
    <w:rsid w:val="00145D43"/>
    <w:rsid w:val="0018600D"/>
    <w:rsid w:val="00192C46"/>
    <w:rsid w:val="001A08B3"/>
    <w:rsid w:val="001A7B60"/>
    <w:rsid w:val="001B52F0"/>
    <w:rsid w:val="001B7A65"/>
    <w:rsid w:val="001E41F3"/>
    <w:rsid w:val="0024018F"/>
    <w:rsid w:val="0026004D"/>
    <w:rsid w:val="002640DD"/>
    <w:rsid w:val="00275D12"/>
    <w:rsid w:val="00284FEB"/>
    <w:rsid w:val="002860C4"/>
    <w:rsid w:val="002955A1"/>
    <w:rsid w:val="002B5741"/>
    <w:rsid w:val="002E472E"/>
    <w:rsid w:val="00305409"/>
    <w:rsid w:val="00322667"/>
    <w:rsid w:val="00334A2C"/>
    <w:rsid w:val="003609EF"/>
    <w:rsid w:val="0036231A"/>
    <w:rsid w:val="00374DD4"/>
    <w:rsid w:val="003A590C"/>
    <w:rsid w:val="003D2FE1"/>
    <w:rsid w:val="003D79BE"/>
    <w:rsid w:val="003E1A36"/>
    <w:rsid w:val="00410371"/>
    <w:rsid w:val="004242F1"/>
    <w:rsid w:val="00453ED2"/>
    <w:rsid w:val="0047053A"/>
    <w:rsid w:val="004751CB"/>
    <w:rsid w:val="004822AE"/>
    <w:rsid w:val="004A6A83"/>
    <w:rsid w:val="004B3CF3"/>
    <w:rsid w:val="004B5B71"/>
    <w:rsid w:val="004B75B7"/>
    <w:rsid w:val="004C0ADB"/>
    <w:rsid w:val="005141D9"/>
    <w:rsid w:val="0051580D"/>
    <w:rsid w:val="00547111"/>
    <w:rsid w:val="005612DB"/>
    <w:rsid w:val="00592D74"/>
    <w:rsid w:val="005E2C44"/>
    <w:rsid w:val="005F4EF8"/>
    <w:rsid w:val="00621188"/>
    <w:rsid w:val="006257ED"/>
    <w:rsid w:val="00643E5C"/>
    <w:rsid w:val="00653DE4"/>
    <w:rsid w:val="00665C47"/>
    <w:rsid w:val="006752FC"/>
    <w:rsid w:val="00695808"/>
    <w:rsid w:val="006B46FB"/>
    <w:rsid w:val="006E21FB"/>
    <w:rsid w:val="00760EF1"/>
    <w:rsid w:val="00792342"/>
    <w:rsid w:val="007977A8"/>
    <w:rsid w:val="007B512A"/>
    <w:rsid w:val="007C2097"/>
    <w:rsid w:val="007D2119"/>
    <w:rsid w:val="007D6A07"/>
    <w:rsid w:val="007E444A"/>
    <w:rsid w:val="007F7259"/>
    <w:rsid w:val="008040A8"/>
    <w:rsid w:val="008279FA"/>
    <w:rsid w:val="00832EBF"/>
    <w:rsid w:val="008469BF"/>
    <w:rsid w:val="008626E7"/>
    <w:rsid w:val="00870EE7"/>
    <w:rsid w:val="00877C18"/>
    <w:rsid w:val="00880A37"/>
    <w:rsid w:val="008863B9"/>
    <w:rsid w:val="008A45A6"/>
    <w:rsid w:val="008D3CCC"/>
    <w:rsid w:val="008E419A"/>
    <w:rsid w:val="008F3789"/>
    <w:rsid w:val="008F686C"/>
    <w:rsid w:val="009148DE"/>
    <w:rsid w:val="00926805"/>
    <w:rsid w:val="00927E44"/>
    <w:rsid w:val="00941E30"/>
    <w:rsid w:val="00957F7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E045A"/>
    <w:rsid w:val="009E3297"/>
    <w:rsid w:val="009F734F"/>
    <w:rsid w:val="00A05F8B"/>
    <w:rsid w:val="00A246B6"/>
    <w:rsid w:val="00A47E70"/>
    <w:rsid w:val="00A50CF0"/>
    <w:rsid w:val="00A55785"/>
    <w:rsid w:val="00A642ED"/>
    <w:rsid w:val="00A7671C"/>
    <w:rsid w:val="00AA2CBC"/>
    <w:rsid w:val="00AC5820"/>
    <w:rsid w:val="00AD1CD8"/>
    <w:rsid w:val="00B258BB"/>
    <w:rsid w:val="00B60074"/>
    <w:rsid w:val="00B61623"/>
    <w:rsid w:val="00B67B97"/>
    <w:rsid w:val="00B701EC"/>
    <w:rsid w:val="00B968C8"/>
    <w:rsid w:val="00BA3EC5"/>
    <w:rsid w:val="00BA51D9"/>
    <w:rsid w:val="00BB5DFC"/>
    <w:rsid w:val="00BD279D"/>
    <w:rsid w:val="00BD30C9"/>
    <w:rsid w:val="00BD6BB8"/>
    <w:rsid w:val="00C05055"/>
    <w:rsid w:val="00C66BA2"/>
    <w:rsid w:val="00C72B0E"/>
    <w:rsid w:val="00C73475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A0C5F"/>
    <w:rsid w:val="00DE248C"/>
    <w:rsid w:val="00DE34CF"/>
    <w:rsid w:val="00E13F3D"/>
    <w:rsid w:val="00E34898"/>
    <w:rsid w:val="00EB09B7"/>
    <w:rsid w:val="00EB5142"/>
    <w:rsid w:val="00EE7D7C"/>
    <w:rsid w:val="00F25D98"/>
    <w:rsid w:val="00F300FB"/>
    <w:rsid w:val="00F57D0D"/>
    <w:rsid w:val="00F656F1"/>
    <w:rsid w:val="00F921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D27C2-C300-40B8-AB3D-3CBC61972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11</cp:revision>
  <cp:lastPrinted>1899-12-31T23:00:00Z</cp:lastPrinted>
  <dcterms:created xsi:type="dcterms:W3CDTF">2025-10-29T06:46:00Z</dcterms:created>
  <dcterms:modified xsi:type="dcterms:W3CDTF">2025-11-06T04:44:00Z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